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F44395" w14:textId="77777777" w:rsidR="00D37CF6" w:rsidRDefault="00D37CF6" w:rsidP="00D37CF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KYLLYNGHAM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24D17430" w14:textId="77777777" w:rsidR="00D37CF6" w:rsidRDefault="00D37CF6" w:rsidP="00D37CF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London. Tailor.</w:t>
      </w:r>
    </w:p>
    <w:p w14:paraId="126323BE" w14:textId="77777777" w:rsidR="00D37CF6" w:rsidRDefault="00D37CF6" w:rsidP="00D37CF6">
      <w:pPr>
        <w:rPr>
          <w:rFonts w:ascii="Times New Roman" w:hAnsi="Times New Roman" w:cs="Times New Roman"/>
        </w:rPr>
      </w:pPr>
    </w:p>
    <w:p w14:paraId="005EDC63" w14:textId="57D0FE52" w:rsidR="00D37CF6" w:rsidRDefault="00D37CF6" w:rsidP="00D37CF6">
      <w:pPr>
        <w:rPr>
          <w:rFonts w:ascii="Times New Roman" w:hAnsi="Times New Roman" w:cs="Times New Roman"/>
        </w:rPr>
      </w:pPr>
    </w:p>
    <w:p w14:paraId="7088E679" w14:textId="77777777" w:rsidR="00FE68D3" w:rsidRDefault="00FE68D3" w:rsidP="00FE68D3">
      <w:pPr>
        <w:pStyle w:val="NoSpacing"/>
        <w:rPr>
          <w:lang w:val="en-US"/>
        </w:rPr>
      </w:pPr>
      <w:r>
        <w:rPr>
          <w:lang w:val="en-US"/>
        </w:rPr>
        <w:t>24 Jan.1474</w:t>
      </w:r>
      <w:r>
        <w:rPr>
          <w:lang w:val="en-US"/>
        </w:rPr>
        <w:tab/>
        <w:t xml:space="preserve">Henry </w:t>
      </w:r>
      <w:proofErr w:type="spellStart"/>
      <w:r>
        <w:rPr>
          <w:lang w:val="en-US"/>
        </w:rPr>
        <w:t>Aleyn</w:t>
      </w:r>
      <w:proofErr w:type="spellEnd"/>
      <w:r>
        <w:rPr>
          <w:lang w:val="en-US"/>
        </w:rPr>
        <w:t xml:space="preserve"> of London, draper(q.v.), gifted his goods and chattels to </w:t>
      </w:r>
      <w:proofErr w:type="gramStart"/>
      <w:r>
        <w:rPr>
          <w:lang w:val="en-US"/>
        </w:rPr>
        <w:t>him</w:t>
      </w:r>
      <w:proofErr w:type="gramEnd"/>
    </w:p>
    <w:p w14:paraId="4EFEB52E" w14:textId="77777777" w:rsidR="00FE68D3" w:rsidRDefault="00FE68D3" w:rsidP="00FE68D3">
      <w:pPr>
        <w:pStyle w:val="NoSpacing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 xml:space="preserve">and Henry </w:t>
      </w:r>
      <w:proofErr w:type="spellStart"/>
      <w:r>
        <w:rPr>
          <w:lang w:val="en-US"/>
        </w:rPr>
        <w:t>Assheborne</w:t>
      </w:r>
      <w:proofErr w:type="spellEnd"/>
      <w:r>
        <w:rPr>
          <w:lang w:val="en-US"/>
        </w:rPr>
        <w:t xml:space="preserve"> of London, gentleman00(q.v.).</w:t>
      </w:r>
    </w:p>
    <w:p w14:paraId="07B9734C" w14:textId="1C797E0E" w:rsidR="00FE68D3" w:rsidRDefault="00FE68D3" w:rsidP="00FE68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  <w:t>(C.C.R. 1476-85 pp.28-9)</w:t>
      </w:r>
    </w:p>
    <w:p w14:paraId="52396375" w14:textId="77777777" w:rsidR="00D37CF6" w:rsidRDefault="00D37CF6" w:rsidP="00D37CF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Nicholas </w:t>
      </w:r>
      <w:proofErr w:type="spellStart"/>
      <w:r>
        <w:rPr>
          <w:rFonts w:ascii="Times New Roman" w:hAnsi="Times New Roman" w:cs="Times New Roman"/>
        </w:rPr>
        <w:t>Sambourn</w:t>
      </w:r>
      <w:proofErr w:type="spellEnd"/>
      <w:r>
        <w:rPr>
          <w:rFonts w:ascii="Times New Roman" w:hAnsi="Times New Roman" w:cs="Times New Roman"/>
        </w:rPr>
        <w:t xml:space="preserve"> of Southcote,</w:t>
      </w:r>
    </w:p>
    <w:p w14:paraId="7EA960C2" w14:textId="77777777" w:rsidR="00D37CF6" w:rsidRDefault="00D37CF6" w:rsidP="00D37CF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Berkshire(q.v.), John Savage of Harringay, Middlesex(q.v.), Richard</w:t>
      </w:r>
    </w:p>
    <w:p w14:paraId="42F1F839" w14:textId="77777777" w:rsidR="00D37CF6" w:rsidRDefault="00D37CF6" w:rsidP="00D37CF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Totyngham</w:t>
      </w:r>
      <w:proofErr w:type="spellEnd"/>
      <w:r>
        <w:rPr>
          <w:rFonts w:ascii="Times New Roman" w:hAnsi="Times New Roman" w:cs="Times New Roman"/>
        </w:rPr>
        <w:t xml:space="preserve"> of London, ironmonger(q.v.) and John Harold of London,</w:t>
      </w:r>
    </w:p>
    <w:p w14:paraId="57CC8563" w14:textId="77777777" w:rsidR="00D37CF6" w:rsidRDefault="00D37CF6" w:rsidP="00D37CF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tailor(q.v.).</w:t>
      </w:r>
    </w:p>
    <w:p w14:paraId="5C260945" w14:textId="77777777" w:rsidR="00D37CF6" w:rsidRDefault="00D37CF6" w:rsidP="00D37CF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57648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3A3E81E5" w14:textId="77777777" w:rsidR="00D37CF6" w:rsidRDefault="00D37CF6" w:rsidP="00D37CF6">
      <w:pPr>
        <w:rPr>
          <w:rFonts w:ascii="Times New Roman" w:hAnsi="Times New Roman" w:cs="Times New Roman"/>
        </w:rPr>
      </w:pPr>
    </w:p>
    <w:p w14:paraId="0B0A0244" w14:textId="77777777" w:rsidR="00D37CF6" w:rsidRDefault="00D37CF6" w:rsidP="00D37CF6">
      <w:pPr>
        <w:rPr>
          <w:rFonts w:ascii="Times New Roman" w:hAnsi="Times New Roman" w:cs="Times New Roman"/>
        </w:rPr>
      </w:pPr>
    </w:p>
    <w:p w14:paraId="1A05968A" w14:textId="4B739D60" w:rsidR="00D37CF6" w:rsidRDefault="00D37CF6" w:rsidP="00D37CF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March 2018</w:t>
      </w:r>
    </w:p>
    <w:p w14:paraId="2D69384E" w14:textId="5EBC98F0" w:rsidR="00FE68D3" w:rsidRDefault="00FE68D3" w:rsidP="00D37CF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March 2021</w:t>
      </w:r>
    </w:p>
    <w:p w14:paraId="636CE992" w14:textId="77777777" w:rsidR="006B2F86" w:rsidRPr="00E71FC3" w:rsidRDefault="00FE68D3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892ADB" w14:textId="77777777" w:rsidR="00D37CF6" w:rsidRDefault="00D37CF6" w:rsidP="00E71FC3">
      <w:r>
        <w:separator/>
      </w:r>
    </w:p>
  </w:endnote>
  <w:endnote w:type="continuationSeparator" w:id="0">
    <w:p w14:paraId="6750D02D" w14:textId="77777777" w:rsidR="00D37CF6" w:rsidRDefault="00D37CF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7A1F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498424" w14:textId="77777777" w:rsidR="00D37CF6" w:rsidRDefault="00D37CF6" w:rsidP="00E71FC3">
      <w:r>
        <w:separator/>
      </w:r>
    </w:p>
  </w:footnote>
  <w:footnote w:type="continuationSeparator" w:id="0">
    <w:p w14:paraId="2A39249E" w14:textId="77777777" w:rsidR="00D37CF6" w:rsidRDefault="00D37CF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CF6"/>
    <w:rsid w:val="001A7C09"/>
    <w:rsid w:val="00577BD5"/>
    <w:rsid w:val="00656CBA"/>
    <w:rsid w:val="006A1F77"/>
    <w:rsid w:val="00733BE7"/>
    <w:rsid w:val="00AB52E8"/>
    <w:rsid w:val="00B16D3F"/>
    <w:rsid w:val="00BB41AC"/>
    <w:rsid w:val="00D37CF6"/>
    <w:rsid w:val="00E71FC3"/>
    <w:rsid w:val="00EF4813"/>
    <w:rsid w:val="00FE6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CE85B1"/>
  <w15:chartTrackingRefBased/>
  <w15:docId w15:val="{894ED6CA-E5C2-4070-B9BF-3F53A01E0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7CF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37CF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2018-03-11T18:51:00Z</dcterms:created>
  <dcterms:modified xsi:type="dcterms:W3CDTF">2021-03-20T14:04:00Z</dcterms:modified>
</cp:coreProperties>
</file>